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 xml:space="preserve">3GPP TSG SA WG5 (Telecom Management) Meeting #124                       </w:t>
      </w:r>
      <w:r>
        <w:rPr>
          <w:rFonts w:cs="Arial"/>
          <w:b/>
          <w:color w:val="000000"/>
          <w:sz w:val="24"/>
          <w:szCs w:val="24"/>
          <w:lang w:eastAsia="zh-CN"/>
        </w:rPr>
        <w:tab/>
        <w:t xml:space="preserve">      S5-192014</w:t>
      </w:r>
    </w:p>
    <w:p w:rsidR="00DD44EA" w:rsidRPr="00BE31A1" w:rsidRDefault="00723802" w:rsidP="00D35379">
      <w:pPr>
        <w:widowControl w:val="0"/>
        <w:pBdr>
          <w:bottom w:val="single" w:sz="4" w:space="1" w:color="auto"/>
        </w:pBdr>
        <w:tabs>
          <w:tab w:val="right" w:pos="9639"/>
        </w:tabs>
        <w:spacing w:after="0"/>
        <w:outlineLvl w:val="0"/>
        <w:rPr>
          <w:rFonts w:ascii="Arial" w:hAnsi="Arial" w:cs="Arial"/>
          <w:b/>
          <w:color w:val="000000"/>
          <w:sz w:val="24"/>
        </w:rPr>
      </w:pPr>
      <w:r w:rsidRPr="00723802">
        <w:rPr>
          <w:rFonts w:ascii="Arial" w:hAnsi="Arial" w:cs="Arial"/>
          <w:b/>
          <w:color w:val="000000"/>
          <w:sz w:val="24"/>
        </w:rPr>
        <w:t>25 February - 1 March 2019, Taipei, Taiwan</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9719BC" w:rsidRPr="00BE31A1">
        <w:rPr>
          <w:rFonts w:ascii="Arial" w:hAnsi="Arial" w:cs="Arial"/>
          <w:i/>
          <w:color w:val="000000"/>
          <w:sz w:val="18"/>
          <w:szCs w:val="18"/>
        </w:rPr>
        <w:t>1</w:t>
      </w:r>
      <w:r w:rsidR="009719BC">
        <w:rPr>
          <w:rFonts w:ascii="Arial" w:hAnsi="Arial" w:cs="Arial"/>
          <w:i/>
          <w:color w:val="000000"/>
          <w:sz w:val="18"/>
          <w:szCs w:val="18"/>
        </w:rPr>
        <w:t>9</w:t>
      </w:r>
      <w:r>
        <w:rPr>
          <w:rFonts w:ascii="Arial" w:hAnsi="Arial" w:cs="Arial"/>
          <w:i/>
          <w:color w:val="000000"/>
          <w:sz w:val="18"/>
          <w:szCs w:val="18"/>
        </w:rPr>
        <w:t>2abc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2A0B1B" w:rsidRPr="001318D1"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rsidTr="004F59E6">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E26AA" w:rsidRPr="00A85184" w:rsidTr="004F59E6">
        <w:trPr>
          <w:trHeight w:val="1287"/>
          <w:tblHeader/>
        </w:trPr>
        <w:tc>
          <w:tcPr>
            <w:tcW w:w="791" w:type="dxa"/>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417" w:type="dxa"/>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676" w:type="dxa"/>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5E26AA" w:rsidRPr="0073774C" w:rsidRDefault="005E26AA" w:rsidP="005E26AA">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E26AA" w:rsidRPr="0073774C" w:rsidRDefault="005E26AA" w:rsidP="005E26AA">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676" w:type="dxa"/>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E26AA" w:rsidRPr="0073774C" w:rsidRDefault="005E26AA" w:rsidP="005E26AA">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bl>
    <w:p w:rsidR="004E5AAF" w:rsidRDefault="004E5AAF">
      <w:pPr>
        <w:spacing w:after="0"/>
        <w:rPr>
          <w:color w:val="000000"/>
        </w:rPr>
      </w:pPr>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rsidTr="004F59E6">
        <w:trPr>
          <w:trHeight w:val="298"/>
          <w:tblHeader/>
        </w:trPr>
        <w:tc>
          <w:tcPr>
            <w:tcW w:w="791"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4E5AAF"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rsidR="005E26AA" w:rsidRPr="004E5AAF" w:rsidRDefault="005E26AA" w:rsidP="005E26AA">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5E26AA" w:rsidRPr="004E5AAF" w:rsidRDefault="005E26AA" w:rsidP="005E26AA">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rsidR="005E26AA" w:rsidRPr="0073774C" w:rsidRDefault="005E26AA" w:rsidP="005E26AA">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bookmarkStart w:id="0" w:name="_GoBack"/>
        <w:bookmarkEnd w:id="0"/>
      </w:tr>
      <w:tr w:rsidR="005E26AA"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5E26AA"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5E26AA">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936763" w:rsidRPr="00A85184" w:rsidTr="00234D3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936763" w:rsidP="00234D38">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719BC" w:rsidP="00234D38">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234D38">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936763" w:rsidRPr="00A85184" w:rsidTr="00234D3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770451" w:rsidP="00770451">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770451" w:rsidP="00234D38">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234D38">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234D38">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936763" w:rsidRPr="00A85184" w:rsidTr="0093676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1318D1" w:rsidRDefault="00770451" w:rsidP="00770451">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770451" w:rsidP="00936763">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Default="00936763" w:rsidP="00936763">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936763" w:rsidRPr="0073774C" w:rsidRDefault="00936763" w:rsidP="00936763">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bl>
    <w:p w:rsidR="004E5AAF" w:rsidRDefault="004E5AAF">
      <w:pPr>
        <w:spacing w:after="0"/>
        <w:rPr>
          <w:rFonts w:ascii="Arial" w:hAnsi="Arial"/>
          <w:color w:val="000000"/>
          <w:sz w:val="36"/>
        </w:rPr>
      </w:pPr>
    </w:p>
    <w:p w:rsidR="001318D1" w:rsidRPr="001318D1" w:rsidRDefault="00554C0C" w:rsidP="001318D1">
      <w:pPr>
        <w:spacing w:after="0"/>
        <w:rPr>
          <w:color w:val="000000"/>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lastRenderedPageBreak/>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AE0967">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AE0967">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Default="005E26AA" w:rsidP="00AE0967">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AE0967">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AE0967">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5E26AA" w:rsidRPr="0073774C" w:rsidRDefault="005E26AA" w:rsidP="00AE0967">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441" w:rsidRDefault="00C72441">
      <w:r>
        <w:separator/>
      </w:r>
    </w:p>
  </w:endnote>
  <w:endnote w:type="continuationSeparator" w:id="0">
    <w:p w:rsidR="00C72441" w:rsidRDefault="00C7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441" w:rsidRDefault="00C72441">
      <w:r>
        <w:separator/>
      </w:r>
    </w:p>
  </w:footnote>
  <w:footnote w:type="continuationSeparator" w:id="0">
    <w:p w:rsidR="00C72441" w:rsidRDefault="00C72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19BC"/>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07A0F-CDCF-4DA3-A089-0ED07D744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1</Pages>
  <Words>2214</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14805</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148</cp:revision>
  <cp:lastPrinted>1900-12-31T22:00:00Z</cp:lastPrinted>
  <dcterms:created xsi:type="dcterms:W3CDTF">2017-01-19T11:42:00Z</dcterms:created>
  <dcterms:modified xsi:type="dcterms:W3CDTF">2019-02-17T14:39:00Z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1548440106</vt:lpwstr>
  </property>
</Properties>
</file>